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AD1" w:rsidRDefault="000C0AD1" w:rsidP="000C0A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JONNYSONE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0C0AD1" w:rsidRDefault="000C0AD1" w:rsidP="000C0A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0AD1" w:rsidRDefault="000C0AD1" w:rsidP="000C0A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0AD1" w:rsidRDefault="000C0AD1" w:rsidP="000C0A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on </w:t>
      </w:r>
      <w:proofErr w:type="spellStart"/>
      <w:r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C0AD1" w:rsidRDefault="000C0AD1" w:rsidP="000C0A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Northamptonshire,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C0AD1" w:rsidRDefault="000C0AD1" w:rsidP="000C0A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24-48)</w:t>
      </w:r>
    </w:p>
    <w:p w:rsidR="000C0AD1" w:rsidRDefault="000C0AD1" w:rsidP="000C0A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0AD1" w:rsidRDefault="000C0AD1" w:rsidP="000C0A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C0AD1" w:rsidRDefault="000C0AD1" w:rsidP="000C0A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2016</w:t>
      </w:r>
      <w:bookmarkStart w:id="0" w:name="_GoBack"/>
      <w:bookmarkEnd w:id="0"/>
    </w:p>
    <w:sectPr w:rsidR="006B2F86" w:rsidRPr="000C0AD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AD1" w:rsidRDefault="000C0AD1" w:rsidP="00E71FC3">
      <w:pPr>
        <w:spacing w:after="0" w:line="240" w:lineRule="auto"/>
      </w:pPr>
      <w:r>
        <w:separator/>
      </w:r>
    </w:p>
  </w:endnote>
  <w:endnote w:type="continuationSeparator" w:id="0">
    <w:p w:rsidR="000C0AD1" w:rsidRDefault="000C0A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AD1" w:rsidRDefault="000C0AD1" w:rsidP="00E71FC3">
      <w:pPr>
        <w:spacing w:after="0" w:line="240" w:lineRule="auto"/>
      </w:pPr>
      <w:r>
        <w:separator/>
      </w:r>
    </w:p>
  </w:footnote>
  <w:footnote w:type="continuationSeparator" w:id="0">
    <w:p w:rsidR="000C0AD1" w:rsidRDefault="000C0A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AD1"/>
    <w:rsid w:val="000C0AD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A7CAD"/>
  <w15:chartTrackingRefBased/>
  <w15:docId w15:val="{D4D63E5E-6A6A-4AE5-B491-F8787795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2016-03-08T21:51:00Z</dcterms:created>
  <dcterms:modified xsi:type="dcterms:W3CDTF">2016-03-08T21:53:00Z</dcterms:modified>
</cp:coreProperties>
</file>